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A1E5" w14:textId="77777777" w:rsidR="00215EB8" w:rsidRDefault="00215EB8" w:rsidP="00215EB8">
      <w:pPr>
        <w:pStyle w:val="NoSpacing"/>
      </w:pPr>
      <w:r>
        <w:rPr>
          <w:u w:val="single"/>
        </w:rPr>
        <w:t>Thomas FULLER</w:t>
      </w:r>
      <w:r>
        <w:t xml:space="preserve">         (fl.1424)</w:t>
      </w:r>
    </w:p>
    <w:p w14:paraId="51A8AFD2" w14:textId="77777777" w:rsidR="00215EB8" w:rsidRDefault="00215EB8" w:rsidP="00215EB8">
      <w:pPr>
        <w:pStyle w:val="NoSpacing"/>
      </w:pPr>
      <w:r>
        <w:t>of Halstead, Essex. Chapman.</w:t>
      </w:r>
    </w:p>
    <w:p w14:paraId="4F6DFF21" w14:textId="77777777" w:rsidR="00215EB8" w:rsidRDefault="00215EB8" w:rsidP="00215EB8">
      <w:pPr>
        <w:pStyle w:val="NoSpacing"/>
      </w:pPr>
    </w:p>
    <w:p w14:paraId="49E167C9" w14:textId="77777777" w:rsidR="00215EB8" w:rsidRDefault="00215EB8" w:rsidP="00215EB8">
      <w:pPr>
        <w:pStyle w:val="NoSpacing"/>
      </w:pPr>
    </w:p>
    <w:p w14:paraId="675758D8" w14:textId="77777777" w:rsidR="00215EB8" w:rsidRDefault="00215EB8" w:rsidP="00215EB8">
      <w:pPr>
        <w:pStyle w:val="NoSpacing"/>
      </w:pPr>
      <w:r>
        <w:tab/>
        <w:t>1424</w:t>
      </w:r>
      <w:r>
        <w:tab/>
        <w:t xml:space="preserve">Robert Marchall of London, grocer(q.v.), brought a plaint of debt </w:t>
      </w:r>
    </w:p>
    <w:p w14:paraId="1CF8339B" w14:textId="77777777" w:rsidR="00215EB8" w:rsidRDefault="00215EB8" w:rsidP="00215EB8">
      <w:pPr>
        <w:pStyle w:val="NoSpacing"/>
      </w:pPr>
      <w:r>
        <w:tab/>
      </w:r>
      <w:r>
        <w:tab/>
        <w:t>against him and three others.</w:t>
      </w:r>
    </w:p>
    <w:p w14:paraId="78E092AD" w14:textId="77777777" w:rsidR="00215EB8" w:rsidRDefault="00215EB8" w:rsidP="00215EB8">
      <w:pPr>
        <w:pStyle w:val="NoSpacing"/>
      </w:pPr>
      <w:r>
        <w:tab/>
      </w:r>
      <w:r>
        <w:tab/>
        <w:t xml:space="preserve">( </w:t>
      </w:r>
      <w:hyperlink r:id="rId6" w:history="1">
        <w:r w:rsidRPr="009D2048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5A680117" w14:textId="77777777" w:rsidR="00215EB8" w:rsidRDefault="00215EB8" w:rsidP="00215EB8">
      <w:pPr>
        <w:pStyle w:val="NoSpacing"/>
      </w:pPr>
    </w:p>
    <w:p w14:paraId="62FEAE23" w14:textId="77777777" w:rsidR="00215EB8" w:rsidRDefault="00215EB8" w:rsidP="00215EB8">
      <w:pPr>
        <w:pStyle w:val="NoSpacing"/>
      </w:pPr>
    </w:p>
    <w:p w14:paraId="5F6B6C4C" w14:textId="77777777" w:rsidR="00215EB8" w:rsidRDefault="00215EB8" w:rsidP="00215EB8">
      <w:pPr>
        <w:pStyle w:val="NoSpacing"/>
      </w:pPr>
      <w:r>
        <w:t>16 June 2025</w:t>
      </w:r>
    </w:p>
    <w:p w14:paraId="757358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AF4A" w14:textId="77777777" w:rsidR="00215EB8" w:rsidRDefault="00215EB8" w:rsidP="009139A6">
      <w:r>
        <w:separator/>
      </w:r>
    </w:p>
  </w:endnote>
  <w:endnote w:type="continuationSeparator" w:id="0">
    <w:p w14:paraId="4A363DD0" w14:textId="77777777" w:rsidR="00215EB8" w:rsidRDefault="00215E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2B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F7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FE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0307" w14:textId="77777777" w:rsidR="00215EB8" w:rsidRDefault="00215EB8" w:rsidP="009139A6">
      <w:r>
        <w:separator/>
      </w:r>
    </w:p>
  </w:footnote>
  <w:footnote w:type="continuationSeparator" w:id="0">
    <w:p w14:paraId="5D4D46ED" w14:textId="77777777" w:rsidR="00215EB8" w:rsidRDefault="00215E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0AA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4F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2B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EB8"/>
    <w:rsid w:val="000666E0"/>
    <w:rsid w:val="000A2E7A"/>
    <w:rsid w:val="001307AC"/>
    <w:rsid w:val="00190DFA"/>
    <w:rsid w:val="00215EB8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390E2"/>
  <w15:chartTrackingRefBased/>
  <w15:docId w15:val="{FDD735E8-679F-4503-B6F3-8B79671F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5E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2025-06-18T13:50:00Z</dcterms:created>
  <dcterms:modified xsi:type="dcterms:W3CDTF">2025-06-18T13:51:00Z</dcterms:modified>
</cp:coreProperties>
</file>